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903D" w14:textId="6982254B" w:rsidR="00B92949" w:rsidRPr="004E65B2" w:rsidRDefault="00B92949" w:rsidP="00B9294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E52386">
        <w:rPr>
          <w:rFonts w:ascii="Arial" w:hAnsi="Arial" w:cs="Arial"/>
          <w:b/>
          <w:sz w:val="22"/>
          <w:szCs w:val="22"/>
        </w:rPr>
        <w:t>4</w:t>
      </w:r>
      <w:r w:rsidR="00834998">
        <w:rPr>
          <w:rFonts w:ascii="Arial" w:hAnsi="Arial" w:cs="Arial"/>
          <w:b/>
          <w:sz w:val="22"/>
          <w:szCs w:val="22"/>
        </w:rPr>
        <w:t>317</w:t>
      </w:r>
    </w:p>
    <w:p w14:paraId="4BE118E0" w14:textId="63E3247E" w:rsidR="00B92949" w:rsidRPr="00D31981" w:rsidRDefault="00B92949" w:rsidP="00B92949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14 – 18 October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DD8E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ED7">
        <w:rPr>
          <w:rFonts w:ascii="Arial" w:hAnsi="Arial" w:cs="Arial"/>
          <w:b/>
          <w:sz w:val="22"/>
          <w:szCs w:val="22"/>
        </w:rPr>
        <w:t xml:space="preserve">Reply </w:t>
      </w:r>
      <w:r w:rsidR="00820ED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67D1E" w:rsidRPr="00167D1E">
        <w:rPr>
          <w:rFonts w:ascii="Arial" w:hAnsi="Arial" w:cs="Arial"/>
          <w:b/>
          <w:sz w:val="22"/>
          <w:szCs w:val="22"/>
        </w:rPr>
        <w:t>security key update of inter-CU SCG LTM</w:t>
      </w:r>
    </w:p>
    <w:p w14:paraId="06BA196E" w14:textId="2ABA85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2116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7AB0" w:rsidRPr="00D27AB0">
        <w:rPr>
          <w:rFonts w:ascii="Arial" w:hAnsi="Arial" w:cs="Arial"/>
          <w:b/>
          <w:bCs/>
          <w:sz w:val="22"/>
          <w:szCs w:val="22"/>
        </w:rPr>
        <w:t>S3-243814</w:t>
      </w:r>
      <w:r w:rsidR="00602116">
        <w:rPr>
          <w:rFonts w:ascii="Arial" w:hAnsi="Arial" w:cs="Arial"/>
          <w:b/>
          <w:bCs/>
          <w:sz w:val="22"/>
          <w:szCs w:val="22"/>
        </w:rPr>
        <w:t>/</w:t>
      </w:r>
      <w:r w:rsidR="00167D1E" w:rsidRPr="00167D1E">
        <w:rPr>
          <w:rFonts w:ascii="Arial" w:hAnsi="Arial" w:cs="Arial"/>
          <w:b/>
          <w:bCs/>
          <w:sz w:val="22"/>
          <w:szCs w:val="22"/>
        </w:rPr>
        <w:t xml:space="preserve">R2-2407602 on security key update of inter-CU SCG LTM 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67D1E">
        <w:rPr>
          <w:rFonts w:ascii="Arial" w:hAnsi="Arial" w:cs="Arial"/>
          <w:b/>
          <w:bCs/>
          <w:sz w:val="22"/>
          <w:szCs w:val="22"/>
        </w:rPr>
        <w:t>RAN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>2</w:t>
      </w:r>
    </w:p>
    <w:p w14:paraId="2C6E4D6E" w14:textId="265359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170FA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1E" w:rsidRPr="00167D1E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7AF9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34998">
        <w:rPr>
          <w:rFonts w:ascii="Arial" w:hAnsi="Arial" w:cs="Arial"/>
          <w:b/>
          <w:sz w:val="22"/>
          <w:szCs w:val="22"/>
        </w:rPr>
        <w:t>Source:</w:t>
      </w:r>
      <w:r w:rsidRPr="00834998">
        <w:rPr>
          <w:rFonts w:ascii="Arial" w:hAnsi="Arial" w:cs="Arial"/>
          <w:b/>
          <w:sz w:val="22"/>
          <w:szCs w:val="22"/>
        </w:rPr>
        <w:tab/>
      </w:r>
      <w:r w:rsidR="00820ED7" w:rsidRPr="00834998">
        <w:rPr>
          <w:rFonts w:ascii="Arial" w:hAnsi="Arial" w:cs="Arial"/>
          <w:b/>
          <w:sz w:val="22"/>
          <w:szCs w:val="22"/>
        </w:rPr>
        <w:t>SA3</w:t>
      </w:r>
    </w:p>
    <w:p w14:paraId="2548326B" w14:textId="7C627DD1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76924">
        <w:rPr>
          <w:rFonts w:ascii="Arial" w:hAnsi="Arial" w:cs="Arial"/>
          <w:b/>
          <w:sz w:val="22"/>
          <w:szCs w:val="22"/>
        </w:rPr>
        <w:t>To: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RAN2</w:t>
      </w:r>
    </w:p>
    <w:p w14:paraId="5DC2ED77" w14:textId="2E17B3A4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576924">
        <w:rPr>
          <w:rFonts w:ascii="Arial" w:hAnsi="Arial" w:cs="Arial"/>
          <w:b/>
          <w:sz w:val="22"/>
          <w:szCs w:val="22"/>
        </w:rPr>
        <w:t>Cc: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D8BA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5FAC6C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luwei10(at)</w:t>
      </w:r>
      <w:proofErr w:type="spellStart"/>
      <w:r w:rsidR="00820ED7" w:rsidRPr="000363DA">
        <w:rPr>
          <w:rFonts w:ascii="Arial" w:hAnsi="Arial" w:cs="Arial"/>
          <w:b/>
          <w:bCs/>
          <w:sz w:val="22"/>
          <w:szCs w:val="22"/>
        </w:rPr>
        <w:t>xiaomi</w:t>
      </w:r>
      <w:proofErr w:type="spellEnd"/>
      <w:r w:rsidR="00820ED7" w:rsidRPr="000363DA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158445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D99967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ED7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BA1D96" w14:textId="77777777" w:rsidR="00811F4A" w:rsidRDefault="0074744C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thanks </w:t>
      </w:r>
      <w:r w:rsidR="00811F4A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 xml:space="preserve">2 for the LS </w:t>
      </w:r>
      <w:r w:rsidRPr="006F5A02">
        <w:rPr>
          <w:rFonts w:ascii="Arial" w:hAnsi="Arial" w:cs="Arial"/>
          <w:lang w:eastAsia="zh-CN"/>
        </w:rPr>
        <w:t xml:space="preserve">on </w:t>
      </w:r>
      <w:r w:rsidR="00811F4A" w:rsidRPr="00811F4A">
        <w:rPr>
          <w:rFonts w:ascii="Arial" w:hAnsi="Arial" w:cs="Arial"/>
          <w:lang w:eastAsia="zh-CN"/>
        </w:rPr>
        <w:t>security key update of inter-CU SCG LTM</w:t>
      </w:r>
      <w:r>
        <w:rPr>
          <w:rFonts w:ascii="Arial" w:hAnsi="Arial" w:cs="Arial"/>
          <w:lang w:eastAsia="zh-CN"/>
        </w:rPr>
        <w:t xml:space="preserve">. </w:t>
      </w:r>
    </w:p>
    <w:p w14:paraId="67D8F49A" w14:textId="39B1815A" w:rsidR="005B045E" w:rsidRPr="00D7178D" w:rsidRDefault="00811F4A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Pr="00811F4A">
        <w:rPr>
          <w:rFonts w:ascii="Arial" w:hAnsi="Arial" w:cs="Arial"/>
          <w:lang w:eastAsia="zh-CN"/>
        </w:rPr>
        <w:t>the security key update of inter-CU SCG LTM</w:t>
      </w:r>
      <w:r>
        <w:rPr>
          <w:rFonts w:ascii="Arial" w:hAnsi="Arial" w:cs="Arial"/>
          <w:lang w:eastAsia="zh-CN"/>
        </w:rPr>
        <w:t>,</w:t>
      </w:r>
      <w:r w:rsidRPr="00811F4A">
        <w:rPr>
          <w:rFonts w:ascii="Arial" w:hAnsi="Arial" w:cs="Arial"/>
          <w:lang w:eastAsia="zh-CN"/>
        </w:rPr>
        <w:t xml:space="preserve"> </w:t>
      </w:r>
      <w:r w:rsidR="0074744C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 xml:space="preserve">agrees with RAN2 that </w:t>
      </w:r>
      <w:r w:rsidRPr="00811F4A">
        <w:rPr>
          <w:rFonts w:ascii="Arial" w:hAnsi="Arial" w:cs="Arial"/>
          <w:lang w:eastAsia="zh-CN"/>
        </w:rPr>
        <w:t xml:space="preserve">SCPAC security key update mechanism </w:t>
      </w:r>
      <w:r>
        <w:rPr>
          <w:rFonts w:ascii="Arial" w:hAnsi="Arial" w:cs="Arial"/>
          <w:lang w:eastAsia="zh-CN"/>
        </w:rPr>
        <w:t>defined in TS 33.501 can be</w:t>
      </w:r>
      <w:r w:rsidRPr="00811F4A">
        <w:rPr>
          <w:rFonts w:ascii="Arial" w:hAnsi="Arial" w:cs="Arial"/>
          <w:lang w:eastAsia="zh-CN"/>
        </w:rPr>
        <w:t xml:space="preserve"> taken as </w:t>
      </w:r>
      <w:r w:rsidR="008D003C">
        <w:rPr>
          <w:rFonts w:ascii="Arial" w:hAnsi="Arial" w:cs="Arial"/>
          <w:lang w:eastAsia="zh-CN"/>
        </w:rPr>
        <w:t xml:space="preserve">the </w:t>
      </w:r>
      <w:r w:rsidRPr="00811F4A">
        <w:rPr>
          <w:rFonts w:ascii="Arial" w:hAnsi="Arial" w:cs="Arial"/>
          <w:lang w:eastAsia="zh-CN"/>
        </w:rPr>
        <w:t>baseline</w:t>
      </w:r>
      <w:r w:rsidR="0074744C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863F6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29BF">
        <w:rPr>
          <w:rFonts w:ascii="Arial" w:hAnsi="Arial" w:cs="Arial"/>
          <w:b/>
        </w:rPr>
        <w:t>RAN</w:t>
      </w:r>
      <w:r w:rsidR="00B849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437C2F1" w14:textId="724326C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11FA1">
        <w:rPr>
          <w:rFonts w:ascii="Arial" w:hAnsi="Arial" w:cs="Arial"/>
          <w:lang w:eastAsia="zh-CN"/>
        </w:rPr>
        <w:t xml:space="preserve">SA3 kindly asks </w:t>
      </w:r>
      <w:r w:rsidR="007C29BF">
        <w:rPr>
          <w:rFonts w:ascii="Arial" w:hAnsi="Arial" w:cs="Arial"/>
          <w:lang w:eastAsia="zh-CN"/>
        </w:rPr>
        <w:t>RAN</w:t>
      </w:r>
      <w:r w:rsidR="00811FA1">
        <w:rPr>
          <w:rFonts w:ascii="Arial" w:hAnsi="Arial" w:cs="Arial"/>
          <w:lang w:eastAsia="zh-CN"/>
        </w:rPr>
        <w:t xml:space="preserve">2 to take the above </w:t>
      </w:r>
      <w:r w:rsidR="007C29BF">
        <w:rPr>
          <w:rFonts w:ascii="Arial" w:hAnsi="Arial" w:cs="Arial"/>
          <w:lang w:eastAsia="zh-CN"/>
        </w:rPr>
        <w:t>response</w:t>
      </w:r>
      <w:r w:rsidR="00811FA1">
        <w:rPr>
          <w:rFonts w:ascii="Arial" w:hAnsi="Arial" w:cs="Arial"/>
          <w:lang w:eastAsia="zh-CN"/>
        </w:rPr>
        <w:t xml:space="preserve">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2C5DBCDB" w14:textId="77777777" w:rsidR="00CA7DA2" w:rsidRPr="008A7D8A" w:rsidRDefault="00CA7DA2" w:rsidP="00CA7DA2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>17 – 21 February 2025</w:t>
      </w:r>
      <w:r>
        <w:rPr>
          <w:lang w:val="fr-FR"/>
        </w:rPr>
        <w:tab/>
      </w:r>
      <w:r>
        <w:rPr>
          <w:lang w:val="fr-FR"/>
        </w:rPr>
        <w:tab/>
        <w:t>Athens (Greece)</w:t>
      </w:r>
    </w:p>
    <w:p w14:paraId="054FEDCB" w14:textId="77777777" w:rsidR="006052AD" w:rsidRPr="00CA7DA2" w:rsidRDefault="006052AD" w:rsidP="002F1940">
      <w:pPr>
        <w:rPr>
          <w:lang w:val="fr-FR"/>
        </w:rPr>
      </w:pPr>
    </w:p>
    <w:sectPr w:rsidR="006052AD" w:rsidRPr="00CA7D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CCCBE" w14:textId="77777777" w:rsidR="00BF78D2" w:rsidRDefault="00BF78D2">
      <w:pPr>
        <w:spacing w:after="0"/>
      </w:pPr>
      <w:r>
        <w:separator/>
      </w:r>
    </w:p>
  </w:endnote>
  <w:endnote w:type="continuationSeparator" w:id="0">
    <w:p w14:paraId="15B9B93F" w14:textId="77777777" w:rsidR="00BF78D2" w:rsidRDefault="00BF78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21D1" w14:textId="77777777" w:rsidR="00BF78D2" w:rsidRDefault="00BF78D2">
      <w:pPr>
        <w:spacing w:after="0"/>
      </w:pPr>
      <w:r>
        <w:separator/>
      </w:r>
    </w:p>
  </w:footnote>
  <w:footnote w:type="continuationSeparator" w:id="0">
    <w:p w14:paraId="35C9A114" w14:textId="77777777" w:rsidR="00BF78D2" w:rsidRDefault="00BF78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994"/>
    <w:rsid w:val="00074D3C"/>
    <w:rsid w:val="00084D35"/>
    <w:rsid w:val="000B1F20"/>
    <w:rsid w:val="000B21DF"/>
    <w:rsid w:val="000E6116"/>
    <w:rsid w:val="000F6242"/>
    <w:rsid w:val="00103FF1"/>
    <w:rsid w:val="00167D1E"/>
    <w:rsid w:val="00173183"/>
    <w:rsid w:val="00196B59"/>
    <w:rsid w:val="001A14F2"/>
    <w:rsid w:val="001B3A86"/>
    <w:rsid w:val="001B763F"/>
    <w:rsid w:val="001D646F"/>
    <w:rsid w:val="00215C2C"/>
    <w:rsid w:val="00220060"/>
    <w:rsid w:val="00223696"/>
    <w:rsid w:val="00226381"/>
    <w:rsid w:val="002415C0"/>
    <w:rsid w:val="002473B2"/>
    <w:rsid w:val="00256F53"/>
    <w:rsid w:val="00263E90"/>
    <w:rsid w:val="00265FF2"/>
    <w:rsid w:val="002869FE"/>
    <w:rsid w:val="002A0A2F"/>
    <w:rsid w:val="002E01C1"/>
    <w:rsid w:val="002F1697"/>
    <w:rsid w:val="002F1940"/>
    <w:rsid w:val="002F2625"/>
    <w:rsid w:val="00322204"/>
    <w:rsid w:val="00383545"/>
    <w:rsid w:val="003B490B"/>
    <w:rsid w:val="003C06D2"/>
    <w:rsid w:val="003F5E20"/>
    <w:rsid w:val="003F5E75"/>
    <w:rsid w:val="00433500"/>
    <w:rsid w:val="00433F71"/>
    <w:rsid w:val="0043559E"/>
    <w:rsid w:val="00440D43"/>
    <w:rsid w:val="00441B3A"/>
    <w:rsid w:val="00461962"/>
    <w:rsid w:val="00470DF6"/>
    <w:rsid w:val="00490D22"/>
    <w:rsid w:val="004C68FD"/>
    <w:rsid w:val="004D78BF"/>
    <w:rsid w:val="004E3939"/>
    <w:rsid w:val="004E65B2"/>
    <w:rsid w:val="004F32F4"/>
    <w:rsid w:val="00500332"/>
    <w:rsid w:val="005156D6"/>
    <w:rsid w:val="00526DDD"/>
    <w:rsid w:val="00541396"/>
    <w:rsid w:val="00576924"/>
    <w:rsid w:val="00593AF8"/>
    <w:rsid w:val="005943E5"/>
    <w:rsid w:val="005B045E"/>
    <w:rsid w:val="005B6433"/>
    <w:rsid w:val="005E3068"/>
    <w:rsid w:val="00602116"/>
    <w:rsid w:val="0060414A"/>
    <w:rsid w:val="006052AD"/>
    <w:rsid w:val="00624C04"/>
    <w:rsid w:val="0063515F"/>
    <w:rsid w:val="006B051D"/>
    <w:rsid w:val="007010C7"/>
    <w:rsid w:val="00722A31"/>
    <w:rsid w:val="00726338"/>
    <w:rsid w:val="0073766B"/>
    <w:rsid w:val="0074744C"/>
    <w:rsid w:val="00780780"/>
    <w:rsid w:val="007B43D4"/>
    <w:rsid w:val="007C29BF"/>
    <w:rsid w:val="007F4F92"/>
    <w:rsid w:val="007F7F0E"/>
    <w:rsid w:val="00811F4A"/>
    <w:rsid w:val="00811FA1"/>
    <w:rsid w:val="00820ED7"/>
    <w:rsid w:val="008273B8"/>
    <w:rsid w:val="00834998"/>
    <w:rsid w:val="008758B0"/>
    <w:rsid w:val="008B2A21"/>
    <w:rsid w:val="008D003C"/>
    <w:rsid w:val="008D3E9C"/>
    <w:rsid w:val="008D772F"/>
    <w:rsid w:val="008E5C59"/>
    <w:rsid w:val="008E7777"/>
    <w:rsid w:val="008F6D5C"/>
    <w:rsid w:val="00914CD1"/>
    <w:rsid w:val="00936FE9"/>
    <w:rsid w:val="009472F0"/>
    <w:rsid w:val="009528CF"/>
    <w:rsid w:val="009603F6"/>
    <w:rsid w:val="00994210"/>
    <w:rsid w:val="009963AC"/>
    <w:rsid w:val="0099764C"/>
    <w:rsid w:val="009A55AF"/>
    <w:rsid w:val="009C01E1"/>
    <w:rsid w:val="009D21A8"/>
    <w:rsid w:val="009E0B14"/>
    <w:rsid w:val="009E1643"/>
    <w:rsid w:val="00A00E2D"/>
    <w:rsid w:val="00A455B0"/>
    <w:rsid w:val="00A5642E"/>
    <w:rsid w:val="00A57D88"/>
    <w:rsid w:val="00A635BF"/>
    <w:rsid w:val="00A70448"/>
    <w:rsid w:val="00A759A3"/>
    <w:rsid w:val="00AA4FF3"/>
    <w:rsid w:val="00AC0BF0"/>
    <w:rsid w:val="00AD1BEF"/>
    <w:rsid w:val="00AE1B3E"/>
    <w:rsid w:val="00AF3925"/>
    <w:rsid w:val="00B35644"/>
    <w:rsid w:val="00B404F3"/>
    <w:rsid w:val="00B724D3"/>
    <w:rsid w:val="00B849F8"/>
    <w:rsid w:val="00B87CE0"/>
    <w:rsid w:val="00B92949"/>
    <w:rsid w:val="00B97703"/>
    <w:rsid w:val="00BA3D66"/>
    <w:rsid w:val="00BC29C4"/>
    <w:rsid w:val="00BE1CEE"/>
    <w:rsid w:val="00BF78D2"/>
    <w:rsid w:val="00C04BFC"/>
    <w:rsid w:val="00C146EF"/>
    <w:rsid w:val="00C17229"/>
    <w:rsid w:val="00C80E57"/>
    <w:rsid w:val="00C91EF3"/>
    <w:rsid w:val="00CA7DA2"/>
    <w:rsid w:val="00CB2B16"/>
    <w:rsid w:val="00CB57B4"/>
    <w:rsid w:val="00CF6087"/>
    <w:rsid w:val="00D14BB6"/>
    <w:rsid w:val="00D27AB0"/>
    <w:rsid w:val="00D31981"/>
    <w:rsid w:val="00D32E14"/>
    <w:rsid w:val="00D3335D"/>
    <w:rsid w:val="00D33624"/>
    <w:rsid w:val="00D7178D"/>
    <w:rsid w:val="00D7484B"/>
    <w:rsid w:val="00D80F28"/>
    <w:rsid w:val="00DC47B4"/>
    <w:rsid w:val="00E003DF"/>
    <w:rsid w:val="00E2241D"/>
    <w:rsid w:val="00E52386"/>
    <w:rsid w:val="00E62E62"/>
    <w:rsid w:val="00E665BE"/>
    <w:rsid w:val="00EB0BC7"/>
    <w:rsid w:val="00EE31A4"/>
    <w:rsid w:val="00F168E3"/>
    <w:rsid w:val="00F25496"/>
    <w:rsid w:val="00F55DEC"/>
    <w:rsid w:val="00F667CF"/>
    <w:rsid w:val="00F803BE"/>
    <w:rsid w:val="00FB2E7B"/>
    <w:rsid w:val="00FC3D70"/>
    <w:rsid w:val="00FD5545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IvDbodytextChar">
    <w:name w:val="IvD bodytext Char"/>
    <w:link w:val="IvDbodytext"/>
    <w:qFormat/>
    <w:locked/>
    <w:rsid w:val="00541396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541396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both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50</cp:revision>
  <cp:lastPrinted>2002-04-23T07:10:00Z</cp:lastPrinted>
  <dcterms:created xsi:type="dcterms:W3CDTF">2024-08-02T17:25:00Z</dcterms:created>
  <dcterms:modified xsi:type="dcterms:W3CDTF">2024-10-15T06:11:00Z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b6e0e9050f411ef80000d8100000d81">
    <vt:lpwstr>CWMqvdmqiYgK4Htum+X8gycdD4Sf0P3d8ljRD0uJqZF4dV5T5MFHYk0cJAQ9UQuGFOIxdfgQJlBypfgAP9mM9k2Cg==</vt:lpwstr>
  </property>
  <property fmtid="{D5CDD505-2E9C-101B-9397-08002B2CF9AE}" pid="3" name="CWM48b394a07c9311ef80001f0800001f08">
    <vt:lpwstr>CWMOSXsHnI6LlxnO6sErN9xFRBh9Sxo/roc8d+UIDj3RzF6KIEr1wyzHiVGrsRdKM/oXkC+NtywDz0WOqbsJRBUpA==</vt:lpwstr>
  </property>
  <property fmtid="{D5CDD505-2E9C-101B-9397-08002B2CF9AE}" pid="4" name="CWMd82e72008a1a11ef80006b7800006a78">
    <vt:lpwstr>CWMmPSCe2pOQ7RZSY3mAdP8Nngp0rugSvnx1DvPWR7fls4itAEoSDvsf729LYUkUnKAVLuDJeDBwC9ngr7612qCdg==</vt:lpwstr>
  </property>
</Properties>
</file>